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114A" w14:textId="77777777" w:rsidR="00F5775A" w:rsidRPr="004841C7" w:rsidRDefault="00F5775A" w:rsidP="004841C7">
      <w:pPr>
        <w:pStyle w:val="Corptext"/>
        <w:ind w:right="-370"/>
        <w:jc w:val="right"/>
        <w:rPr>
          <w:rFonts w:ascii="Calibri" w:hAnsi="Calibri" w:cs="Calibri"/>
          <w:b/>
        </w:rPr>
      </w:pPr>
      <w:r w:rsidRPr="004841C7">
        <w:rPr>
          <w:rFonts w:ascii="Calibri" w:hAnsi="Calibri" w:cs="Calibri"/>
          <w:b/>
        </w:rPr>
        <w:t>Anexa</w:t>
      </w:r>
      <w:r w:rsidR="004841C7" w:rsidRPr="004841C7">
        <w:rPr>
          <w:rFonts w:ascii="Calibri" w:hAnsi="Calibri" w:cs="Calibri"/>
          <w:b/>
        </w:rPr>
        <w:t xml:space="preserve"> </w:t>
      </w:r>
      <w:r w:rsidR="009B17E4">
        <w:rPr>
          <w:rFonts w:ascii="Calibri" w:hAnsi="Calibri" w:cs="Calibri"/>
          <w:b/>
        </w:rPr>
        <w:t>6</w:t>
      </w:r>
    </w:p>
    <w:p w14:paraId="162E4FED" w14:textId="77777777" w:rsidR="00F5775A" w:rsidRPr="00110ECD" w:rsidRDefault="00F5775A" w:rsidP="00FE4BED">
      <w:pPr>
        <w:rPr>
          <w:rFonts w:ascii="Calibri" w:hAnsi="Calibri" w:cs="Calibri"/>
          <w:b/>
        </w:rPr>
      </w:pPr>
    </w:p>
    <w:p w14:paraId="09BCFD4F" w14:textId="77777777" w:rsidR="00F5775A" w:rsidRPr="00110ECD" w:rsidRDefault="00F5775A" w:rsidP="00110ECD">
      <w:pPr>
        <w:pStyle w:val="Corptext"/>
        <w:tabs>
          <w:tab w:val="left" w:pos="7655"/>
        </w:tabs>
        <w:ind w:left="2657" w:right="1898" w:hanging="1239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GRILA</w:t>
      </w:r>
      <w:r w:rsidRPr="00110ECD">
        <w:rPr>
          <w:rFonts w:ascii="Calibri" w:hAnsi="Calibri" w:cs="Calibri"/>
          <w:spacing w:val="56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ANALIZĂ</w:t>
      </w:r>
      <w:r w:rsidRPr="00110ECD">
        <w:rPr>
          <w:rFonts w:ascii="Calibri" w:hAnsi="Calibri" w:cs="Calibri"/>
          <w:spacing w:val="57"/>
        </w:rPr>
        <w:t xml:space="preserve"> </w:t>
      </w:r>
      <w:r w:rsidRPr="00110ECD">
        <w:rPr>
          <w:rFonts w:ascii="Calibri" w:hAnsi="Calibri" w:cs="Calibri"/>
        </w:rPr>
        <w:t>A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CONFORMITĂȚII</w:t>
      </w:r>
      <w:r w:rsidRPr="00110ECD">
        <w:rPr>
          <w:rFonts w:ascii="Calibri" w:hAnsi="Calibri" w:cs="Calibri"/>
          <w:spacing w:val="58"/>
        </w:rPr>
        <w:t xml:space="preserve"> </w:t>
      </w:r>
      <w:r w:rsidRPr="00110ECD">
        <w:rPr>
          <w:rFonts w:ascii="Calibri" w:hAnsi="Calibri" w:cs="Calibri"/>
        </w:rPr>
        <w:t>ȘI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CALITĂȚII</w:t>
      </w:r>
    </w:p>
    <w:p w14:paraId="324E7ABE" w14:textId="77777777" w:rsidR="00F5775A" w:rsidRPr="00110ECD" w:rsidRDefault="00F5775A" w:rsidP="00110ECD">
      <w:pPr>
        <w:pStyle w:val="Corptext"/>
        <w:ind w:left="2657" w:right="3297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STUDIULUI</w:t>
      </w:r>
      <w:r w:rsidRPr="00110ECD">
        <w:rPr>
          <w:rFonts w:ascii="Calibri" w:hAnsi="Calibri" w:cs="Calibri"/>
          <w:spacing w:val="-5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4"/>
        </w:rPr>
        <w:t xml:space="preserve"> </w:t>
      </w:r>
      <w:r w:rsidRPr="00110ECD">
        <w:rPr>
          <w:rFonts w:ascii="Calibri" w:hAnsi="Calibri" w:cs="Calibri"/>
        </w:rPr>
        <w:t>FEZABILITATE</w:t>
      </w:r>
    </w:p>
    <w:p w14:paraId="07C7A9F6" w14:textId="77777777" w:rsidR="00F5775A" w:rsidRPr="00110ECD" w:rsidRDefault="00F5775A" w:rsidP="00110ECD">
      <w:pPr>
        <w:pStyle w:val="Corptext"/>
        <w:ind w:left="3483" w:right="2182" w:hanging="1498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pentru </w:t>
      </w:r>
      <w:r w:rsidRPr="00110ECD">
        <w:rPr>
          <w:rFonts w:ascii="Calibri" w:hAnsi="Calibri" w:cs="Calibri"/>
          <w:u w:val="single"/>
        </w:rPr>
        <w:t>obiective noi</w:t>
      </w:r>
      <w:r w:rsidRPr="00110ECD">
        <w:rPr>
          <w:rFonts w:ascii="Calibri" w:hAnsi="Calibri" w:cs="Calibri"/>
        </w:rPr>
        <w:t xml:space="preserve"> de investiție </w:t>
      </w:r>
      <w:r w:rsidRPr="00110ECD">
        <w:rPr>
          <w:rFonts w:ascii="Calibri" w:hAnsi="Calibri" w:cs="Calibri"/>
          <w:spacing w:val="-58"/>
        </w:rPr>
        <w:t xml:space="preserve"> </w:t>
      </w:r>
      <w:r w:rsidRPr="00110ECD">
        <w:rPr>
          <w:rFonts w:ascii="Calibri" w:hAnsi="Calibri" w:cs="Calibri"/>
        </w:rPr>
        <w:t>(SF –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HG 907/2016)</w:t>
      </w:r>
    </w:p>
    <w:p w14:paraId="11CFFB2A" w14:textId="77777777" w:rsidR="00F5775A" w:rsidRPr="00110ECD" w:rsidRDefault="00F5775A" w:rsidP="00FE4BED">
      <w:pPr>
        <w:rPr>
          <w:rFonts w:ascii="Calibri" w:hAnsi="Calibri" w:cs="Calibri"/>
          <w:b/>
        </w:rPr>
      </w:pPr>
    </w:p>
    <w:tbl>
      <w:tblPr>
        <w:tblW w:w="10773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397"/>
      </w:tblGrid>
      <w:tr w:rsidR="00F5775A" w:rsidRPr="00110ECD" w14:paraId="144C69B5" w14:textId="77777777" w:rsidTr="0013273C">
        <w:trPr>
          <w:trHeight w:val="352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47F5" w14:textId="77777777" w:rsidR="00F5775A" w:rsidRPr="00110ECD" w:rsidRDefault="00F5775A" w:rsidP="00FE4BE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Programul Regiunea Centru 2021-2027</w:t>
            </w:r>
          </w:p>
        </w:tc>
      </w:tr>
      <w:tr w:rsidR="00D63E35" w:rsidRPr="00110ECD" w14:paraId="1899BC55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0737" w14:textId="77777777" w:rsidR="00D63E35" w:rsidRPr="00110ECD" w:rsidRDefault="00D63E35" w:rsidP="00D63E35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A73E" w14:textId="77777777" w:rsidR="00D63E35" w:rsidRPr="00110ECD" w:rsidRDefault="00D63E35" w:rsidP="00D63E3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7 O REGIUNE CU TURISM SUSTENABIL</w:t>
            </w:r>
          </w:p>
        </w:tc>
      </w:tr>
      <w:tr w:rsidR="006C499C" w:rsidRPr="00110ECD" w14:paraId="7B1E5CE9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D54E" w14:textId="77777777" w:rsidR="006C499C" w:rsidRPr="00110ECD" w:rsidRDefault="006C499C" w:rsidP="006C499C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F5AA" w14:textId="1EA3D8BB" w:rsidR="006C499C" w:rsidRPr="00110ECD" w:rsidRDefault="006C499C" w:rsidP="006C499C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lang w:eastAsia="ro-RO"/>
              </w:rPr>
              <w:t xml:space="preserve"> 7.3-  Sprijinirea protecției, conservării și valorificării durabile a patrimoniului cultural și natural și stimularea dezvoltării zonelor turistice din ITI </w:t>
            </w:r>
          </w:p>
        </w:tc>
      </w:tr>
      <w:tr w:rsidR="00D63E35" w:rsidRPr="00110ECD" w14:paraId="1AA2C3B4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BA75" w14:textId="77777777" w:rsidR="00D63E35" w:rsidRPr="00110ECD" w:rsidRDefault="00D63E35" w:rsidP="00D63E35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apel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F577" w14:textId="77777777" w:rsidR="00D63E35" w:rsidRPr="00110ECD" w:rsidRDefault="00D63E35" w:rsidP="00D63E3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63E35" w:rsidRPr="00110ECD" w14:paraId="4BD8D127" w14:textId="77777777" w:rsidTr="0013273C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A9253" w14:textId="77777777" w:rsidR="00D63E35" w:rsidRPr="00110ECD" w:rsidRDefault="00D63E35" w:rsidP="00D63E35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745C" w14:textId="77777777" w:rsidR="00D63E35" w:rsidRPr="00110ECD" w:rsidRDefault="00D63E35" w:rsidP="00D63E3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63E35" w:rsidRPr="00110ECD" w14:paraId="2EEE3C91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9604" w14:textId="77777777" w:rsidR="00D63E35" w:rsidRPr="00110ECD" w:rsidRDefault="00D63E35" w:rsidP="00D63E35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F0EB" w14:textId="77777777" w:rsidR="00D63E35" w:rsidRPr="00110ECD" w:rsidRDefault="00D63E35" w:rsidP="00D63E3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4964E50" w14:textId="77777777" w:rsidR="00F5775A" w:rsidRPr="00110ECD" w:rsidRDefault="00F5775A" w:rsidP="00FE4BED">
      <w:pPr>
        <w:rPr>
          <w:rFonts w:ascii="Calibri" w:hAnsi="Calibri" w:cs="Calibri"/>
        </w:rPr>
      </w:pPr>
    </w:p>
    <w:p w14:paraId="1546F90E" w14:textId="77777777" w:rsidR="00F5775A" w:rsidRPr="00110ECD" w:rsidRDefault="00F5775A" w:rsidP="00FE4BED">
      <w:pPr>
        <w:rPr>
          <w:rFonts w:ascii="Calibri" w:hAnsi="Calibri" w:cs="Calibri"/>
        </w:rPr>
      </w:pPr>
    </w:p>
    <w:tbl>
      <w:tblPr>
        <w:tblW w:w="10705" w:type="dxa"/>
        <w:tblInd w:w="-56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435"/>
        <w:gridCol w:w="544"/>
        <w:gridCol w:w="435"/>
        <w:gridCol w:w="545"/>
        <w:gridCol w:w="1037"/>
      </w:tblGrid>
      <w:tr w:rsidR="001E7798" w:rsidRPr="00110ECD" w14:paraId="13E40B42" w14:textId="77777777" w:rsidTr="00110ECD">
        <w:trPr>
          <w:cantSplit/>
          <w:trHeight w:val="6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515" w14:textId="77777777" w:rsidR="00F5775A" w:rsidRPr="00110ECD" w:rsidRDefault="00F5775A" w:rsidP="00FE4BED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b/>
                <w:spacing w:val="-4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1CE9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7C1C7CC" w14:textId="77777777" w:rsidR="00F5775A" w:rsidRPr="00110ECD" w:rsidRDefault="00F5775A" w:rsidP="00FE4BED">
            <w:pPr>
              <w:pStyle w:val="TableParagraph"/>
              <w:ind w:left="2527" w:right="251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BCF1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CCF4F9A" w14:textId="77777777"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B012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BC87650" w14:textId="77777777"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9162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72950E3" w14:textId="77777777" w:rsidR="00F5775A" w:rsidRPr="00110ECD" w:rsidRDefault="00F5775A" w:rsidP="00FE4BED">
            <w:pPr>
              <w:pStyle w:val="TableParagraph"/>
              <w:ind w:left="111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NA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1113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4C8BC14" w14:textId="77777777" w:rsidR="00F5775A" w:rsidRPr="00110ECD" w:rsidRDefault="00110ECD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Observații</w:t>
            </w:r>
          </w:p>
        </w:tc>
      </w:tr>
      <w:tr w:rsidR="001E7798" w:rsidRPr="00110ECD" w14:paraId="1ECC9319" w14:textId="77777777" w:rsidTr="00110ECD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E909B19" w14:textId="77777777" w:rsidR="00F5775A" w:rsidRPr="00110ECD" w:rsidRDefault="00F5775A" w:rsidP="00FE4BED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C9AE9CA" w14:textId="77777777" w:rsidR="00F5775A" w:rsidRPr="00110ECD" w:rsidRDefault="00F5775A" w:rsidP="00FE4BED">
            <w:pPr>
              <w:pStyle w:val="TableParagraph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E07F72C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2A23882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45ED826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5970CA2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42B3B778" w14:textId="77777777" w:rsidTr="00110ECD">
        <w:trPr>
          <w:trHeight w:val="25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DD4E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CE28" w14:textId="77777777" w:rsidR="00F5775A" w:rsidRPr="00110ECD" w:rsidRDefault="00F5775A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informaţiile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precizarilor din capitolul 1,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 cadrul Anexei 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1D9A9FB0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investitii?</w:t>
            </w:r>
          </w:p>
          <w:p w14:paraId="4FECDD88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14:paraId="4CFB85E5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(secundar/terţiar)?</w:t>
            </w:r>
          </w:p>
          <w:p w14:paraId="684C73B6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14:paraId="57FFFEEF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fezabilitate?</w:t>
            </w:r>
          </w:p>
          <w:p w14:paraId="12E3ED4B" w14:textId="77777777" w:rsidR="00F5775A" w:rsidRPr="00110ECD" w:rsidRDefault="00F5775A" w:rsidP="00FE4BED">
            <w:pPr>
              <w:pStyle w:val="TableParagraph"/>
              <w:ind w:left="108" w:right="23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precizeaza,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asemenea,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data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elaborarii/actualizarii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iei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2140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6745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A5CD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53F4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560A8207" w14:textId="77777777" w:rsidTr="00110ECD">
        <w:trPr>
          <w:trHeight w:val="1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4BF1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0BC2" w14:textId="77777777"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însuşeşte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conţine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puţin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14:paraId="7E67D595" w14:textId="77777777"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nr/dată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14:paraId="7079B999" w14:textId="77777777"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left="827"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numele şi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prenumele în clar ale proiectanţilor pe specialităţi,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 persoanei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proiect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- şef de proiect/director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ştampila?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282F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4176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9B0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EA05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2FBFAD22" w14:textId="77777777" w:rsidTr="00110ECD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39EE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552C" w14:textId="77777777"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legislația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–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 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cele 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</w:p>
          <w:p w14:paraId="1182609D" w14:textId="77777777" w:rsidR="001D7627" w:rsidRPr="00110ECD" w:rsidRDefault="00F5775A" w:rsidP="00F54BC8">
            <w:pPr>
              <w:pStyle w:val="TableParagraph"/>
              <w:ind w:left="108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*1)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907/2016, continutul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 SF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adaptat,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functie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investitii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12287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776C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5709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9DDB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0564EE3C" w14:textId="77777777" w:rsidTr="00110ECD">
        <w:trPr>
          <w:trHeight w:val="11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AB45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5F91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situatia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existenta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necesitatea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realizarii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obiectivului/proiectului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b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capitolul 2,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0DE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052F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8582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B739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339A3FA5" w14:textId="77777777" w:rsidTr="00110ECD">
        <w:trPr>
          <w:trHeight w:val="31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43643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2603C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minim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doua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scenarii/optiuni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pentru realizarea obiectivului de investitii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capitolul 3,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 avand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04E2CAF9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particularitatile</w:t>
            </w:r>
            <w:r w:rsidRPr="00110ECD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amplasamentului?</w:t>
            </w:r>
          </w:p>
          <w:p w14:paraId="0B915899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9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punct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functional-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arhitectural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 tehnologic?</w:t>
            </w:r>
          </w:p>
          <w:p w14:paraId="6200AA84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costurile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estimative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4E9A67FD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studiile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5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  functie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 categoria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importanta,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14942D2E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graficele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orientative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1395F024" w14:textId="77777777" w:rsidR="007D2191" w:rsidRPr="00110ECD" w:rsidRDefault="007D2191" w:rsidP="00F54BC8">
            <w:pPr>
              <w:pStyle w:val="TableParagraph"/>
              <w:ind w:left="108" w:right="9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*2)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cazul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anterior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fost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prezenta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minimum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două scenarii/opţiuni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dintre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cele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selectate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faza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51EB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9118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0EC6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9F97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2FD15B6A" w14:textId="77777777" w:rsidTr="00110ECD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63F9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28C9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Este prezentata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analiza fiecarui scenariu/optiuni 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4,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A559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2AC3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561A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066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1F4B2AAC" w14:textId="77777777" w:rsidTr="00110ECD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C6DB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56EC4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scenariul/optiunea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optim(a)</w:t>
            </w:r>
            <w:r w:rsidRPr="00110ECD">
              <w:rPr>
                <w:rFonts w:ascii="Calibri" w:hAnsi="Calibri" w:cs="Calibri"/>
                <w:b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recomandat(a)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5,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 Anexei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1950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F02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A738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E403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BC8" w:rsidRPr="00110ECD" w14:paraId="3C2D0AA0" w14:textId="77777777" w:rsidTr="006607E6">
        <w:trPr>
          <w:trHeight w:val="7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B0CB53" w14:textId="77777777" w:rsidR="00F54BC8" w:rsidRPr="00110ECD" w:rsidRDefault="00F54BC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4E388" w14:textId="77777777" w:rsidR="00F54BC8" w:rsidRPr="00110ECD" w:rsidRDefault="00F54BC8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şi se respectă structura capitolului: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Urbanism, acorduri si avize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precizărilor din capitolul 6, secțiunea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color w:val="008000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 următoarele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documente:</w:t>
            </w:r>
          </w:p>
          <w:p w14:paraId="1D498A9C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emis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obținerii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autorizaţiei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construire?</w:t>
            </w:r>
          </w:p>
          <w:p w14:paraId="295750F9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Extras de carte funciară, cu excepţia cazurilor speciale, expres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prevăzute de lege?</w:t>
            </w:r>
          </w:p>
          <w:p w14:paraId="15CA332E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procedurii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 a impactului asupra 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 Actul administrativ al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autorităţii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competente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 a impactului, măsuri de compensare, modalitatea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integrare a prevederilor acordului de mediu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</w:p>
          <w:p w14:paraId="091A3392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pentru protecţia mediului </w:t>
            </w:r>
            <w:r w:rsidRPr="00110ECD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NU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 face obiectul procedurii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impactului</w:t>
            </w:r>
            <w:r w:rsidRPr="00110ECD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asupra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clasarae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4D3922EF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14:paraId="23FDFBD3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61B28EB0" w14:textId="77777777" w:rsidR="00F54BC8" w:rsidRPr="00110ECD" w:rsidRDefault="00F54BC8" w:rsidP="00AE26E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acorduri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18E941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B92AFE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33DF3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5C476E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2450F8EC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676E" w14:textId="77777777" w:rsidR="001D7627" w:rsidRPr="00110ECD" w:rsidRDefault="001D7627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AF7D" w14:textId="77777777" w:rsidR="001E7798" w:rsidRPr="00110ECD" w:rsidRDefault="001E7798" w:rsidP="00FE4BED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14:paraId="57DA4805" w14:textId="77777777"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implementarea 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 capitolul 7,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avand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6C09BA16" w14:textId="77777777" w:rsidR="001D7627" w:rsidRPr="00110ECD" w:rsidRDefault="001E7798" w:rsidP="00FE4BED">
            <w:pPr>
              <w:pStyle w:val="TableParagraph"/>
              <w:tabs>
                <w:tab w:val="left" w:pos="1188"/>
              </w:tabs>
              <w:ind w:left="82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-</w:t>
            </w:r>
            <w:r w:rsidRPr="00110ECD">
              <w:rPr>
                <w:rFonts w:ascii="Calibri" w:hAnsi="Calibri" w:cs="Calibri"/>
                <w:spacing w:val="10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despre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entitatea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implementarea</w:t>
            </w:r>
          </w:p>
          <w:p w14:paraId="4C34C8C4" w14:textId="77777777" w:rsidR="001E7798" w:rsidRPr="00110ECD" w:rsidRDefault="001E7798" w:rsidP="00FE4BED">
            <w:pPr>
              <w:pStyle w:val="TableParagraph"/>
              <w:ind w:left="118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2006DAE6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cuprinzând: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luni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calendaristice),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execuţie,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eşalonarea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ani,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resurse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necesare?</w:t>
            </w:r>
          </w:p>
          <w:p w14:paraId="42087F46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8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exploatare/operare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intretinere?</w:t>
            </w:r>
          </w:p>
          <w:p w14:paraId="5B07727A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recomandari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capacitatii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manageriale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institutionale?</w:t>
            </w:r>
          </w:p>
          <w:p w14:paraId="47BF8830" w14:textId="77777777"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concluzii 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 recomand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ri,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</w:t>
            </w:r>
            <w:r w:rsidR="00F54BC8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rilor din capitolul 8,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796C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F1DD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65A8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A49D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29D48D9D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4010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886D7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5-a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general si devizul pe obiect,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 conform Metodologiei prezentate in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6 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51C9EEEC" w14:textId="77777777"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7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  <w:p w14:paraId="4ADFC7A6" w14:textId="77777777"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cuprinse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SF?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0513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4E3F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7E0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ED20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0DBE1C4F" w14:textId="77777777" w:rsidTr="00110ECD">
        <w:trPr>
          <w:trHeight w:val="2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8139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4298" w14:textId="77777777" w:rsidR="001E7798" w:rsidRPr="00110ECD" w:rsidRDefault="001E7798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b/>
                <w:spacing w:val="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b/>
                <w:spacing w:val="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</w:t>
            </w:r>
            <w:r w:rsidRPr="00110ECD">
              <w:rPr>
                <w:rFonts w:ascii="Calibri" w:hAnsi="Calibri" w:cs="Calibri"/>
                <w:b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întocmite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modelului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8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A7B9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2A44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462D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ED29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00975824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0B114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36D1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prezentate la scara relevanta in raport cu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1AEA4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A4B0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EF5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E306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27BA6C62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1367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2457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planşele mentionate la sectiunea B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desenate,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314525AD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14:paraId="44C3324B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situatie?</w:t>
            </w:r>
          </w:p>
          <w:p w14:paraId="0F6D35ED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 generale, faţade şi secţiuni caracteristice de arhitectură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rezistenţă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instalaţii,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volumetrii,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funcţionale,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izometrice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6BBA6DEE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profile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longitudinale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transversale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84370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02D1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F1AF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6D51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52AF353F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A8AB" w14:textId="77777777" w:rsidR="006C67CE" w:rsidRPr="00110ECD" w:rsidRDefault="006C67CE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8362" w14:textId="77777777" w:rsidR="006C67CE" w:rsidRPr="00110ECD" w:rsidRDefault="006C67CE" w:rsidP="00FE4BED">
            <w:pPr>
              <w:pStyle w:val="TableParagraph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planşă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cartuş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2995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1104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C920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C870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559E2F34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9372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42ED" w14:textId="77777777" w:rsidR="00FE4BED" w:rsidRPr="00110ECD" w:rsidRDefault="00FE4BED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În cazul în care plansele au fost anexate la cererea de finantare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format scanat, dupa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 au fost semnate și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ștampilate 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 prezentă semnatura si stampila tuturor persoanelor nominalizate 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14:paraId="7E6F2EA6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/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</w:t>
            </w:r>
          </w:p>
          <w:p w14:paraId="0A5D8B1F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left="827" w:right="102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drept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numar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TNA,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OAR</w:t>
            </w:r>
          </w:p>
          <w:p w14:paraId="41AEDEA2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</w:t>
            </w:r>
          </w:p>
          <w:p w14:paraId="6C9FB36E" w14:textId="77777777" w:rsidR="00D966D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</w:t>
            </w:r>
          </w:p>
          <w:p w14:paraId="45B38736" w14:textId="77777777" w:rsidR="00FE4BE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șeful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proiect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complex,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expert/specialist,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="00D966DD"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D966DD" w:rsidRPr="00110ECD">
              <w:rPr>
                <w:rFonts w:ascii="Calibri" w:hAnsi="Calibri" w:cs="Calibri"/>
                <w:spacing w:val="-58"/>
                <w:sz w:val="24"/>
                <w:szCs w:val="24"/>
              </w:rPr>
              <w:t>m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onumentelor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ED06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C0D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F04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081E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3D11BFE7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C298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1FDB" w14:textId="77777777" w:rsidR="00FE4BED" w:rsidRPr="00110ECD" w:rsidRDefault="00FE4BED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3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dacă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D7D8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57A7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87DF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468F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27C19D99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E698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41B8" w14:textId="77777777" w:rsidR="00FE4BED" w:rsidRPr="00110ECD" w:rsidRDefault="00FE4BED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organizare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şantier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E3EB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916E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E16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53DD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0B792ED2" w14:textId="77777777" w:rsidTr="00110ECD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C7B72C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DC7E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888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1960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6784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1258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05A1E6B0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05D70D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7E05E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, sunt prezentate:</w:t>
            </w:r>
          </w:p>
          <w:p w14:paraId="79075D65" w14:textId="77777777" w:rsidR="00FE4BED" w:rsidRPr="00110ECD" w:rsidRDefault="00FE4BED" w:rsidP="00F54BC8">
            <w:pPr>
              <w:pStyle w:val="TableParagraph"/>
              <w:ind w:left="6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 prezinta evaluarea impactului proiectului asupra emisiilor de GES. Dacă p</w:t>
            </w:r>
            <w:r w:rsidRPr="00110ECD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roiectul nu necesită o evaluare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 amprentei de carbon, este  prezinta analiza aferentă în mod succint într-o declarație privind examinarea neutralității climatice.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F76F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2E0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67B6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683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5888B3D3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BB1F9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7499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; (b)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14:paraId="6B90F4EF" w14:textId="77777777" w:rsidR="00FE4BED" w:rsidRPr="00110ECD" w:rsidRDefault="00FE4BED" w:rsidP="00F54BC8">
            <w:pPr>
              <w:pStyle w:val="Default"/>
              <w:ind w:left="68" w:right="62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Pentru  proiectele care  necesită o evaluare a amprentei de carbon, sunt descrise:</w:t>
            </w:r>
          </w:p>
          <w:p w14:paraId="33116F7C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Integrarea principiilor de eficienta energetica si de reducere a emisiilor in conceperea si proiectarea investiției.</w:t>
            </w:r>
          </w:p>
          <w:p w14:paraId="3EEEA8DC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64D0DE54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b/>
                <w:noProof/>
                <w:lang w:val="ro-RO"/>
              </w:rPr>
              <w:t>Calcularea valorii monetare a emisiilor pe baza valorilor CO2 aplicabile.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37A0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B94F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F0C7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DD67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12637D23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6785CA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4B96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: II. Adaptarea (reziliența la schimbările climatice); (a)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Examinare/Încadrarea, sunt prezentate:</w:t>
            </w:r>
          </w:p>
          <w:p w14:paraId="1B546B9F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Analiza de senzitivitate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 identificarea riscurilor climatice care sunt relevante pentru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tipul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respectiv de proiect, indiferent de localizarea acestuia)</w:t>
            </w:r>
          </w:p>
          <w:p w14:paraId="10B17A19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Evaluarea expunerii la riscuri( identificarea riscurilor care sunt relevante pentru locația proiectului)</w:t>
            </w:r>
          </w:p>
          <w:p w14:paraId="03A5C191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Analiza de vulnerabilitate( identificarea potențialelor riscuri semnificative)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78CC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E886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4249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A9B0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5932D1F" w14:textId="77777777" w:rsidTr="00110ECD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6409" w14:textId="77777777" w:rsidR="00882701" w:rsidRPr="00110ECD" w:rsidRDefault="00882701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6936" w14:textId="77777777"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(b)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 de risc - Analiza detaliată depinde de rezultatul fazei de examinare, sunt prezentate:</w:t>
            </w:r>
          </w:p>
          <w:p w14:paraId="6F572271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Probabilitatea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(probabilitatea ca riscurile climatice identificate s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aibă loc 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n timpul duratei de viață a proiectului)</w:t>
            </w:r>
          </w:p>
          <w:p w14:paraId="7CD1437B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Impactul ( analizează consecințele în cazul în care apare pericolul climatic identificat)</w:t>
            </w:r>
          </w:p>
          <w:p w14:paraId="0316BE66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Riscul (identifica riscurile potențiale cele mai semnificative și cele în care trebuie luate măsuri de adaptare)</w:t>
            </w:r>
          </w:p>
          <w:p w14:paraId="1A92F426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 xml:space="preserve"> Măsuri de adaptare (Pentru fiecare risc semnificativ identificat, ar </w:t>
            </w: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lastRenderedPageBreak/>
              <w:t>trebui evaluate măsuri de adaptare specifice)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05E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9DA7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D9A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8D5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13E2D4C6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F028" w14:textId="77777777" w:rsidR="00882701" w:rsidRPr="00110ECD" w:rsidRDefault="00882701" w:rsidP="00882701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E59A" w14:textId="77777777"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Documenta</w:t>
            </w:r>
            <w:r w:rsidR="00F54BC8">
              <w:rPr>
                <w:rFonts w:ascii="Calibri" w:eastAsia="Calibri" w:hAnsi="Calibri" w:cs="Calibri"/>
                <w:color w:val="000000"/>
              </w:rPr>
              <w:t>ț</w:t>
            </w:r>
            <w:r w:rsidRPr="00110ECD">
              <w:rPr>
                <w:rFonts w:ascii="Calibri" w:eastAsia="Calibri" w:hAnsi="Calibri" w:cs="Calibri"/>
                <w:color w:val="000000"/>
              </w:rPr>
              <w:t>ia tehnico</w:t>
            </w:r>
            <w:r w:rsidR="00F54BC8">
              <w:rPr>
                <w:rFonts w:ascii="Calibri" w:eastAsia="Calibri" w:hAnsi="Calibri" w:cs="Calibri"/>
                <w:color w:val="000000"/>
              </w:rPr>
              <w:t>-</w:t>
            </w:r>
            <w:r w:rsidRPr="00110ECD">
              <w:rPr>
                <w:rFonts w:ascii="Calibri" w:eastAsia="Calibri" w:hAnsi="Calibri" w:cs="Calibri"/>
                <w:color w:val="000000"/>
              </w:rPr>
              <w:t>economic</w:t>
            </w:r>
            <w:r w:rsidR="00F54BC8">
              <w:rPr>
                <w:rFonts w:ascii="Calibri" w:eastAsia="Calibri" w:hAnsi="Calibri" w:cs="Calibri"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reflect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 m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surile de imunizare la schimb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rile climatice prev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zute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n raportul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ntocmit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323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555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FF1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D5D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4E50D711" w14:textId="77777777" w:rsidTr="00110ECD">
        <w:trPr>
          <w:trHeight w:val="3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0097099" w14:textId="77777777" w:rsidR="00882701" w:rsidRPr="00110ECD" w:rsidRDefault="00882701" w:rsidP="00882701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53147B2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SPECIFICE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ASPECTELE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CALITATIVE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E982E4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F349DF9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09D3FF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BAB866E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76B37D20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78E5B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CF11B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</w:t>
            </w:r>
            <w:r w:rsidR="0026634B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o coresponden</w:t>
            </w:r>
            <w:r w:rsidR="0026634B">
              <w:rPr>
                <w:rFonts w:ascii="Calibri" w:hAnsi="Calibri" w:cs="Calibri"/>
                <w:sz w:val="24"/>
                <w:szCs w:val="24"/>
              </w:rPr>
              <w:t>ță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6634B">
              <w:rPr>
                <w:rFonts w:ascii="Calibri" w:hAnsi="Calibri" w:cs="Calibri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ntre obiectele de investiţie (inclusiv tipurile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lucări de constructii propuse, dotari, etc.) din cadrul SF </w:t>
            </w:r>
            <w:r w:rsidR="0026634B">
              <w:rPr>
                <w:rFonts w:ascii="Calibri" w:hAnsi="Calibri" w:cs="Calibri"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 cele descrise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BA6D8E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09A4C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2FEA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EFDB0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66D1C0D4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D43B1F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CEFE7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specificaţii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rezistență,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exterioare,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edilitare,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componente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artistice,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sistematizare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verticală,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amenajări peisagere,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design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BC2A04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49EA9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7B6F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358C9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3E75F4F9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F77FE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B16E0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0B7973C8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4D5B826B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left="88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corect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perioada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(conform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execuție,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etc.)?</w:t>
            </w:r>
          </w:p>
          <w:p w14:paraId="4AA716A4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termenele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limită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programului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  <w:p w14:paraId="071C6E45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(se va avea în vedere ca termenul limită de implementare a proiectului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nu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depăşi termenul prevăzut în documentele de programare: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31.dec.2023)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BEF4A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BB9AB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BD46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0061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17EA03B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3C7C7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53F689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Documentele anexate la cererea de finantare care demonstraza dreptul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solicitantului/partenerilor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cuprinzatoare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fata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interventiile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5A60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0617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71DA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9048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2E10B3D2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5C956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9989D0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analizele,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rapoartele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fundamentării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diferitelor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tipuri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luându-se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scenariile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recomandate prin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acestea?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8B26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1E37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0648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0EA65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14:paraId="45568E1A" w14:textId="77777777" w:rsidTr="0026634B">
        <w:trPr>
          <w:trHeight w:val="2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51CF530F" w14:textId="77777777" w:rsidR="0026634B" w:rsidRPr="00110ECD" w:rsidRDefault="0026634B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9B24323" w14:textId="77777777" w:rsidR="0026634B" w:rsidRPr="00110ECD" w:rsidRDefault="0026634B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din:</w:t>
            </w:r>
          </w:p>
          <w:p w14:paraId="66C663A3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1.</w:t>
            </w:r>
            <w:r w:rsidRPr="00110ECD">
              <w:rPr>
                <w:rFonts w:ascii="Calibri" w:hAnsi="Calibri" w:cs="Calibri"/>
                <w:spacing w:val="5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anexat?</w:t>
            </w:r>
          </w:p>
          <w:p w14:paraId="63E960D2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2.</w:t>
            </w:r>
            <w:r w:rsidRPr="00110ECD">
              <w:rPr>
                <w:rFonts w:ascii="Calibri" w:hAnsi="Calibri" w:cs="Calibri"/>
                <w:spacing w:val="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4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0B3434C1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3.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Extrasul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funciară,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6CD88922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conforme,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14:paraId="4A11BFF5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5.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Actul administrativ al autorităţii competente pentru 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impactului,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compensare, modalitatea de integrare a prevederilor acordului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mediu,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principiu,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</w:p>
          <w:p w14:paraId="25FDF558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6.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Avizele, acordurile şi studiile specifice obținute/efectuate până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depunerii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lastRenderedPageBreak/>
              <w:t>soluţiile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AB9F48F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AE7BF47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57A202E0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D551D6B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14:paraId="4188B959" w14:textId="77777777" w:rsidTr="006607E6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965B95" w14:textId="77777777" w:rsidR="0026634B" w:rsidRPr="00110ECD" w:rsidRDefault="0026634B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41854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662701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33F0F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6F94A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5679BA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2AAFEBAF" w14:textId="77777777" w:rsidTr="00110ECD">
        <w:trPr>
          <w:trHeight w:val="3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3B70F0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68665A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2B694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1C54B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AAB0A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46D6E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4792859E" w14:textId="77777777" w:rsidTr="00110ECD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F16B25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84AB9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4784B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BAE40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C9C27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355F37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214BF4D1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1CD790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868EFE" w14:textId="77777777" w:rsidR="00882701" w:rsidRPr="00110ECD" w:rsidRDefault="00AE26E4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privind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Imunizarea față de schimbările climatice – realizată în cadrul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si coerente.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28A4C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54AF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9D12E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BA975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9FBA919" w14:textId="77777777" w:rsidR="009945D9" w:rsidRPr="00110ECD" w:rsidRDefault="009945D9" w:rsidP="00FE4BED">
      <w:pPr>
        <w:rPr>
          <w:rFonts w:ascii="Calibri" w:hAnsi="Calibri" w:cs="Calibri"/>
        </w:rPr>
      </w:pPr>
    </w:p>
    <w:p w14:paraId="4693269B" w14:textId="77777777" w:rsidR="009945D9" w:rsidRPr="00110ECD" w:rsidRDefault="009945D9" w:rsidP="00FE4BED">
      <w:pPr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În cazul bifării cu NU la oricare din criterii proiectul se respinge. </w:t>
      </w:r>
    </w:p>
    <w:p w14:paraId="163CF256" w14:textId="77777777" w:rsidR="009945D9" w:rsidRPr="00110ECD" w:rsidRDefault="009945D9" w:rsidP="00FE4BED">
      <w:pPr>
        <w:rPr>
          <w:rFonts w:ascii="Calibri" w:hAnsi="Calibri" w:cs="Calibri"/>
        </w:rPr>
      </w:pPr>
    </w:p>
    <w:p w14:paraId="3B29818B" w14:textId="77777777" w:rsidR="009945D9" w:rsidRPr="00110ECD" w:rsidRDefault="009945D9" w:rsidP="00FE4BED">
      <w:pPr>
        <w:rPr>
          <w:rFonts w:ascii="Calibri" w:hAnsi="Calibri" w:cs="Calibri"/>
        </w:rPr>
      </w:pPr>
    </w:p>
    <w:p w14:paraId="425B8318" w14:textId="77777777" w:rsidR="00F5775A" w:rsidRPr="00110ECD" w:rsidRDefault="009945D9" w:rsidP="0026634B">
      <w:pPr>
        <w:jc w:val="both"/>
        <w:rPr>
          <w:rFonts w:ascii="Calibri" w:hAnsi="Calibri" w:cs="Calibri"/>
        </w:rPr>
      </w:pPr>
      <w:r w:rsidRPr="00110ECD">
        <w:rPr>
          <w:rFonts w:ascii="Calibri" w:hAnsi="Calibri" w:cs="Calibri"/>
        </w:rPr>
        <w:t>Se pot formula recomandări (cu precizarea explicita a momentului prevăzut pentru soluționarea acestora) cu excepția criteriilor 5 și/sau 9 (oricare din cele dou</w:t>
      </w:r>
      <w:r w:rsidR="0026634B">
        <w:rPr>
          <w:rFonts w:ascii="Calibri" w:hAnsi="Calibri" w:cs="Calibri"/>
        </w:rPr>
        <w:t>ă</w:t>
      </w:r>
      <w:r w:rsidRPr="00110ECD">
        <w:rPr>
          <w:rFonts w:ascii="Calibri" w:hAnsi="Calibri" w:cs="Calibri"/>
        </w:rPr>
        <w:t>, sau ambele simultan) din cadrul Secțiunii II.</w:t>
      </w:r>
    </w:p>
    <w:sectPr w:rsidR="00F5775A" w:rsidRPr="00110ECD" w:rsidSect="00EB4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0F7D" w14:textId="77777777" w:rsidR="00EE25E9" w:rsidRDefault="00EE25E9">
      <w:r>
        <w:separator/>
      </w:r>
    </w:p>
  </w:endnote>
  <w:endnote w:type="continuationSeparator" w:id="0">
    <w:p w14:paraId="1701DDF8" w14:textId="77777777" w:rsidR="00EE25E9" w:rsidRDefault="00EE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3794" w14:textId="77777777" w:rsidR="0098082E" w:rsidRDefault="0098082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91B5C90" w14:textId="77777777">
      <w:trPr>
        <w:cantSplit/>
        <w:trHeight w:hRule="exact" w:val="340"/>
        <w:hidden/>
      </w:trPr>
      <w:tc>
        <w:tcPr>
          <w:tcW w:w="9210" w:type="dxa"/>
        </w:tcPr>
        <w:p w14:paraId="31F90401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9BAD95D" w14:textId="77777777" w:rsidR="00F12E7F" w:rsidRDefault="00DD328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8240" behindDoc="0" locked="0" layoutInCell="1" allowOverlap="1" wp14:anchorId="05655C7D" wp14:editId="1C99D92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52CEB1C" wp14:editId="37447C9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F4B213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2CEB1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1" type="#_x0000_t202" style="position:absolute;margin-left:23.95pt;margin-top:-1.85pt;width:188.2pt;height:24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" filled="f" stroked="f">
              <v:textbox>
                <w:txbxContent>
                  <w:p w14:paraId="27F4B213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596DA55E" wp14:editId="5E6DFD8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ED1810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6DA55E" id="Group 30" o:spid="_x0000_s1042" style="position:absolute;margin-left:-42.05pt;margin-top:-10.85pt;width:242.2pt;height:61.3pt;z-index:25165619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ZiI3mdojtk6usFZq+N6fBvXF+uv5uiI+9Gy63HTop5c+bqBR6viWp1e8ZL7Un&#10;5FeiELLqcmXotbaO6OoERyAAaPwcycrS5MfzbLDh1t8Vq90gt0s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CZiI3mdojtOrrBV6zjenwb1w/rr+b3sfejZtbjp0U&#10;8ufN1Ao9XxDU6yf1t/J+ZXohBy6jJm99bo7o6gRXMAAAAFx4OZNtTkx7++rv/BL4dbbJavfANEs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W63jOn0+9cc87k7o6&#10;o+9HzazHj6K+VbzdQKLV8R1GsmecvMU+ZXohBy6jJmnyrbR3R1AiOQAAAAAAAncHyc3xLF3W8mXb&#10;R25Oor5+gGsWo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IWu4np9&#10;HExaeXk+ZXr+/ucc2px4eiZ3t3QCg1vFNRrN6zbkY/mV/PvQM2qyZujfk17oBBcQAAAAAAAAAHTT&#10;35vUY7/NtEvWOeTkrPdINrE7xE965jpgH0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x1Oqw6WnKzZIr3R2z6IeMmWmKu97RAKDXcbzZ96YP1WPv+VPsQc2tvfeMfk1/EFWi&#10;g+AAAAAAAAAAAAANnocnO6PDfvrC4wW5WGlu+Ad3s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8tatKza0xWsdczPU+TMRG8ztAKbXcdrXfHpI5U/vJ6vuRM+uiN64umfnSCiy5&#10;cma83y3m9p7ZlBte17cq0zM+cHh8AAAAAAAAAAAAAAAGp4Fk5fDqx21mYWehtytPEd07AsUg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EHX8VwaLev7TL8yJ6vTPY4Z9VTD0e+t3&#10;QDO63X59bffJbavZSOqFfmz3zT5U9HZEdQIrmAAAAAAAAAAAAAAAAAAvvBrJ5ObH54sncOt0Xr94&#10;LxN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eM2bHgxzky2itY65l5vetKza07R&#10;AKDX8cyZd8el3x0+d8qfYg59ba+9cXkx39sgqJmZneZ3lE6wfAAAAAAAAAAAAAAAAAAAAWng/k5G&#10;vmvZespOgttn274Bplk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Cu4hxfDpN6U2y&#10;Ze6OqPSj6jV0xeTXyr93cDO6rV5tXk5ea2/dEdUK/LlvltvefuBweAAAAAAAAAAAAAAAAAAAAAAE&#10;rhuTmtfhtv8AK2dNNbk56T5wbBbg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PGXLTDj&#10;nJktFax1zL5a1aVm1p2iO0FBxHjd82+PS70p227Z9iBqNbN/Jxb1r39sgqEQHwAAAAAAAAAAAAAA&#10;AAAAAAAAAHqluRetu6dyJ2tE9wNtjtF8dbR2xErqs71ie+Aen0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RNdxHDoq+XPKyT1Ujrn2OWfUUwx09NuyIBmdbrs2tycrLbasdVI6oVubPfNbe09&#10;HZHZAIzmAAAAAAAAAAAAAAAAAAAAAAAAAAANfwrJznDsM9sV2W2ltytPSfNsCW6g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MRG89EAKbiPG60icWknlW6pv2R6EPUa2K71xdM/OBQXvbJabXtN&#10;rT1zM7zKBMzad7TMzPbIPIAAAAAAAAAAAAAAAAAAAAAAAAAAAADS+DuTlaK1PmWWPD7b4ZjukFq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KnwhwcvSUyxHTjt0+iUTiFOVii3zZBm1eAAAAAAAAAAAAAAAAA&#10;AAAAAAAAAAAAAAAAA+gNppb87psV/nViVzitysdbd8A6v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FF4SYOnFnj6soPEadNb/AHSCiQgAAAAAAAAAAAAAAAAA&#10;AAAAAAAAAAAAAAAAFv4O5OTrL0+dX1JXD7bZpjvgGjW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r8IMPOaGMkR047b/dKNr6crByu2sgzKtAAAAAAAAAAAAA&#10;AAAAAAAAAAAAAAAAAAAAAafgGTl8P5PzLTCy0Ft8G3dILNJ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qNPi1WKceakWr+Meh5yY65a8m8bwDN8R4Tl0czekTkw/Ojrj0q3UaW+GZtHlU7+4Fc4A&#10;AAAAAAAAAAAAAAAAAAAAAAAAAAAAAAAAsOB4+XxKk7e9ibf+/wAXfRV5Wpr5o3Bqlo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43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44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5ED1810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3CA44A4F" wp14:editId="05C394D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34A6FF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DF76A9E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7C1EB0A" w14:textId="77777777" w:rsidR="00F12E7F" w:rsidRPr="00FA2B09" w:rsidRDefault="00275DC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="00F12E7F"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="00F12E7F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A44A4F" id="Text Box 28" o:spid="_x0000_s1045" type="#_x0000_t202" style="position:absolute;margin-left:311.1pt;margin-top:-2.15pt;width:216.1pt;height:5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fAE9w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76OEJF1BfWJeCNMvqL/gDYd4G/OBvJUyf2v&#10;g0DFmflsSbsPizyPJkxBfrNeUoDXmeo6I6wkqJIHzqbtLkzGPTjUbUeVpmlZuCO9G52keOnq3D75&#10;Jil09ng05nWcbr38ids/AA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WJ8AT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5B34A6FF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DF76A9E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7C1EB0A" w14:textId="77777777" w:rsidR="00F12E7F" w:rsidRPr="00FA2B09" w:rsidRDefault="00275DC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="00F12E7F"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="00F12E7F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5168" behindDoc="0" locked="0" layoutInCell="1" allowOverlap="1" wp14:anchorId="3B32A5CC" wp14:editId="210F4FD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31AD3C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E45E3" w14:textId="77777777" w:rsidR="00072DDE" w:rsidRDefault="00DD3280">
    <w:pPr>
      <w:pStyle w:val="Subsol"/>
    </w:pP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62AA94CB" wp14:editId="451B2AA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3E3F3822" wp14:editId="1A593B6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AA24D6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3F3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6" type="#_x0000_t202" style="position:absolute;margin-left:23.95pt;margin-top:-1.85pt;width:188.2pt;height:24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zpBt6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AAA24D6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C49C4F3" wp14:editId="65157DE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25AC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49C4F3" id="Group 23" o:spid="_x0000_s1047" style="position:absolute;margin-left:-42.05pt;margin-top:-10.85pt;width:242.2pt;height:61.3pt;z-index:25165107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YiN5naI7ZOrrBWavjenwb1xfrr+boiPvRsutx06KeXPm6gUer4lqdXvGS+1J+RXohCy&#10;6nJl6LW2jujqBEcgAGj8HMnK0uTH82yw4dbfFavdILdL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YiN5naI7Tq6wVes43p8G9cP66/m97H3o2bW46dFPLnzdQK&#10;PV8Q1Osn9bfyfmV6IQcuoyZvfW6O6OoEVzAAAABceDmTbU5Me/vq7/wS+HW2yWr3wDRL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ut4zp9PvXHPO5O6OqPvR82s&#10;x4+ivlW83UCi1fEdRrJnnLzFPmV6IQcuoyZp8q20d0dQIjkAAAAAAAJ3B8nN8Sxd1vJl20duTqK+&#10;foBrF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FruJ6fRxMWnl5&#10;PmV6/v7nHNqceHomd7d0AoNbxTUazes25GP5lfz70DNqsmbo35Ne6AQXEAAAAAAAAAB009+b1GO/&#10;zbRL1jnk5Kz3SDaxO8RPeuY6YB9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dTqsOlpys2SK90ds+iHjJlpirve0QCg13G82femD9Vj7/lT7EHNrb33jH5NfxBVooPgAAAA&#10;AAAAAAAADZ6HJzujw376wuMFuVhpbvgHd7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fLWrSs2tMVrHXMz1PkzERvM7QCm13Ha13x6SOVP7yer7kTProjeuLpn50gosuXJmvN8t&#10;5vae2ZQbXte3KtMzPnB4fAAAAAAAAAAAAAAABqeBZOXw6sdtZmFnobcrTxHdOwLFI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B1/FcGi3r+0y/Mier0z2OGfVUw9Hvrd0Azut1+&#10;fW33yW2r2UjqhX5s980+VPR2RHUCK5gAAAAAAAAAAAAAAAAAL7wayeTmx+eLJ3DrdF6/eC8TQ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HjNmx4Mc5MtorWOuZeb3rSs2tO0QCg1/HM&#10;mXfHpd8dPnfKn2IOfW2vvXF5Md/bIKiZmZ3md5ROsHwAAAAAAAAAAAAAAAAAAAFp4P5ORr5r2XrK&#10;ToLbZ9u+AaZZ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ruIcXw6TelNsmXujqj0&#10;o+o1dMXk18q/d3Azuq1ebV5OXmtv3RHVCvy5b5bb3n7gcHgAAAAAAAAAAAAAAAAAAAAABK4bk5rX&#10;4bb/ACtnTTW5Oek+cGwW4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xly0w45yZLRWs&#10;dcy+WtWlZtadojtBQcR43fNvj0u9Kdtu2fYgajWzfycW9a9/bIKhEB8AAAAAAAAAAAAAAAAAAAAA&#10;AAB6pbkXrbuncidrRPcDbY7RfHW0dsRK6rO9YnvgHp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ETXcRw6Kvlzysk9VI659jln1FMMdPTbsiAZnW67NrcnKy22rHVSOqFbmz3zW3tPR2R2QCM&#10;5gAAAAAAAAAAAAAAAAAAAAAAAAAADX8Kyc5w7DPbFdltpbcrT0nzbAluo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zERvPRACm4jxutInFpJ5Vuqb9kehD1Gtiu9cXTPzgUF72yWm17Ta09czO8&#10;ygTM2ne0zMz2yDyAAAAAAAAAAAAAAAAAAAAAAAAAAAAA0vg7k5WitT5lljw+2+GY7pBap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558+PT45yZbxWsdsvN71x15V5iIBm+JcXyavfHi3x4e7tt6&#10;VdqNXbLvWvk09YK1HAAAAAAAAAAAAAAAAAAAAAAAAAAAAAAAF14N5NsubH3xEwmcOt5V6+bcGgTw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pPCTDvTFniOqeTP5fmhcRp0Vv9wKBBAAAAAAAAAAAAAAA&#10;AAAAAAAAAAAAAAAAABI0GTmtdhv3Wh7wW5Oek+cGyX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5ajT4tVinHmpFq/jHoecmOuWvJvG8AzfEeE5dHM3pE5MPzo649Kt1GlvhmbR5VO/uBXOAAAAAAAA&#10;AAAAAAAAAAAAAAAAAAAAAAAAALDgePl8SpO3vYm3/v8AF30VeVqa+aNwap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48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49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6625ACA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048B3E9E" wp14:editId="6CEDDC0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4E0109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78A6A44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41BB528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8B3E9E" id="Text Box 18" o:spid="_x0000_s1050" type="#_x0000_t202" style="position:absolute;margin-left:311.1pt;margin-top:-2.15pt;width:216.1pt;height:50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r69wEAANI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SYPUYaRdQX0i4giTsehHoE0H+JuzgUxVcv/r&#10;IFBxZj5bEu/DIs+jC1OQ36yXFOB1prrOCCsJquSBs2m7C5NzDw5121GlaVwW7kjwRictXro690/G&#10;SRKdTR6deR2nWy+/4vYPAA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EPNevr3AQAA0g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C4E0109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78A6A44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41BB528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0048" behindDoc="0" locked="0" layoutInCell="1" allowOverlap="1" wp14:anchorId="7C1E23CC" wp14:editId="2B5038A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F60F" w14:textId="77777777" w:rsidR="00EE25E9" w:rsidRDefault="00EE25E9">
      <w:r>
        <w:separator/>
      </w:r>
    </w:p>
  </w:footnote>
  <w:footnote w:type="continuationSeparator" w:id="0">
    <w:p w14:paraId="16E2D6C5" w14:textId="77777777" w:rsidR="00EE25E9" w:rsidRDefault="00EE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24A3" w14:textId="4CF63B99" w:rsidR="0098082E" w:rsidRDefault="001D3FF6">
    <w:pPr>
      <w:pStyle w:val="Antet"/>
    </w:pPr>
    <w:r>
      <w:pict w14:anchorId="081C9E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16626" o:spid="_x0000_s102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F284" w14:textId="7D97D8A4" w:rsidR="00841C6A" w:rsidRPr="00841C6A" w:rsidRDefault="001D3FF6" w:rsidP="00841C6A">
    <w:pPr>
      <w:spacing w:line="330" w:lineRule="auto"/>
      <w:rPr>
        <w:rFonts w:ascii="Calibri" w:hAnsi="Calibri" w:cs="Calibri"/>
        <w:color w:val="808080"/>
        <w:spacing w:val="20"/>
        <w:sz w:val="22"/>
        <w:szCs w:val="22"/>
      </w:rPr>
    </w:pPr>
    <w:r>
      <w:pict w14:anchorId="3146A0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16627" o:spid="_x0000_s1028" type="#_x0000_t136" style="position:absolute;margin-left:0;margin-top:0;width:583.65pt;height:89.75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DD328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F7991B3" wp14:editId="35D76961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24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B3085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3FA138D5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991B3" id="Group 12" o:spid="_x0000_s1026" style="position:absolute;margin-left:626.25pt;margin-top:-21.75pt;width:110.25pt;height:54pt;z-index:25166643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2N91Q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" filled="f" stroked="f">
                <v:textbox inset="2mm,0,7mm,0">
                  <w:txbxContent>
                    <w:p w14:paraId="3F9B3085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3FA138D5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Pagina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PAGE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586A0B">
      <w:rPr>
        <w:rFonts w:ascii="Calibri" w:hAnsi="Calibri" w:cs="Calibri"/>
        <w:color w:val="999999"/>
        <w:sz w:val="22"/>
        <w:szCs w:val="22"/>
      </w:rPr>
      <w:t>7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din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NUMPAGES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586A0B">
      <w:rPr>
        <w:rFonts w:ascii="Calibri" w:hAnsi="Calibri" w:cs="Calibri"/>
        <w:color w:val="999999"/>
        <w:sz w:val="22"/>
        <w:szCs w:val="22"/>
      </w:rPr>
      <w:t>7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</w:t>
    </w:r>
    <w:r w:rsidR="00DD328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3F2708D" wp14:editId="26D4A18C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2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0E54B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4ED96635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F2708D" id="_x0000_s1029" style="position:absolute;margin-left:671.6pt;margin-top:25.05pt;width:110.25pt;height:54pt;z-index:251665408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">
              <v:shape id="Text Box 13" o:spid="_x0000_s1030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" filled="f" stroked="f">
                <v:textbox inset="2mm,0,7mm,0">
                  <w:txbxContent>
                    <w:p w14:paraId="6030E54B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4ED96635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1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" strokecolor="gray" strokeweight=".5pt"/>
            </v:group>
          </w:pict>
        </mc:Fallback>
      </mc:AlternateContent>
    </w:r>
    <w:r w:rsidR="00DD328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64646E9" wp14:editId="111B2453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7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2AC33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40B4C58B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4646E9" id="_x0000_s1032" style="position:absolute;margin-left:671.6pt;margin-top:25.0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">
              <v:shape id="Text Box 13" o:spid="_x0000_s1033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" filled="f" stroked="f">
                <v:textbox inset="2mm,0,7mm,0">
                  <w:txbxContent>
                    <w:p w14:paraId="09A2AC33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40B4C58B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4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" strokecolor="gray" strokeweight=".5pt"/>
            </v:group>
          </w:pict>
        </mc:Fallback>
      </mc:AlternateContent>
    </w:r>
    <w:r w:rsidR="00DD328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94D4929" wp14:editId="04FC8EE7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CE9C3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2BA0B07D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4D4929" id="_x0000_s1035" style="position:absolute;margin-left:671.6pt;margin-top:25.05pt;width:110.25pt;height:54pt;z-index:2516623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Rz1gIAAN0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">
              <v:shape id="Text Box 13" o:spid="_x0000_s1036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" filled="f" stroked="f">
                <v:textbox inset="2mm,0,7mm,0">
                  <w:txbxContent>
                    <w:p w14:paraId="32FCE9C3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2BA0B07D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7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" strokecolor="gray" strokeweight=".5pt"/>
            </v:group>
          </w:pict>
        </mc:Fallback>
      </mc:AlternateContent>
    </w:r>
    <w:r w:rsidR="00DD328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802E1B2" wp14:editId="51996931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A84FD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0F9CAE89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02E1B2" id="_x0000_s1038" style="position:absolute;margin-left:671.6pt;margin-top:25.05pt;width:110.25pt;height:54pt;z-index:25166336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">
              <v:shape id="Text Box 13" o:spid="_x0000_s1039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14:paraId="550A84FD" w14:textId="77777777" w:rsidR="00841C6A" w:rsidRDefault="00841C6A" w:rsidP="00841C6A">
                      <w:pPr>
                        <w:spacing w:line="330" w:lineRule="auto"/>
                      </w:pPr>
                    </w:p>
                    <w:p w14:paraId="0F9CAE89" w14:textId="77777777" w:rsidR="00841C6A" w:rsidRPr="00851382" w:rsidRDefault="00841C6A" w:rsidP="00841C6A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40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</w:t>
    </w:r>
    <w:r w:rsidR="00841C6A">
      <w:rPr>
        <w:rFonts w:ascii="Calibri" w:hAnsi="Calibri" w:cs="Calibri"/>
        <w:sz w:val="22"/>
        <w:szCs w:val="22"/>
      </w:rPr>
      <w:t xml:space="preserve">           </w: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                                                         </w:t>
    </w:r>
    <w:r w:rsidR="00841C6A" w:rsidRPr="00841C6A">
      <w:rPr>
        <w:rFonts w:ascii="Calibri" w:hAnsi="Calibri" w:cs="Calibri"/>
        <w:color w:val="808080"/>
        <w:spacing w:val="20"/>
        <w:sz w:val="22"/>
        <w:szCs w:val="22"/>
      </w:rPr>
      <w:t>ADR CENTRU</w:t>
    </w:r>
  </w:p>
  <w:p w14:paraId="0D3E8AE5" w14:textId="77777777" w:rsidR="00841C6A" w:rsidRDefault="00841C6A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E12D" w14:textId="09B1BA5C" w:rsidR="00EB4182" w:rsidRDefault="001D3FF6" w:rsidP="00EB4182">
    <w:pPr>
      <w:pStyle w:val="Antet"/>
      <w:tabs>
        <w:tab w:val="clear" w:pos="4536"/>
        <w:tab w:val="clear" w:pos="9072"/>
        <w:tab w:val="left" w:pos="6473"/>
      </w:tabs>
    </w:pPr>
    <w:r>
      <w:pict w14:anchorId="024E1C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016625" o:spid="_x0000_s102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DD3280">
      <w:drawing>
        <wp:anchor distT="0" distB="0" distL="114300" distR="114300" simplePos="0" relativeHeight="251659264" behindDoc="0" locked="0" layoutInCell="1" allowOverlap="1" wp14:anchorId="63769E94" wp14:editId="58AE8BCD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280">
      <w:drawing>
        <wp:anchor distT="0" distB="0" distL="114300" distR="114300" simplePos="0" relativeHeight="251660288" behindDoc="0" locked="0" layoutInCell="1" allowOverlap="1" wp14:anchorId="3B3610DD" wp14:editId="2431BC83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280">
      <w:drawing>
        <wp:anchor distT="0" distB="0" distL="114300" distR="114300" simplePos="0" relativeHeight="251661312" behindDoc="0" locked="0" layoutInCell="1" allowOverlap="1" wp14:anchorId="2319B958" wp14:editId="2CE830F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4182">
      <w:t xml:space="preserve">   </w:t>
    </w:r>
    <w:r w:rsidR="00EB4182">
      <w:tab/>
    </w:r>
  </w:p>
  <w:p w14:paraId="1C136C44" w14:textId="77777777" w:rsidR="00EB4182" w:rsidRDefault="00EB418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4622F"/>
    <w:multiLevelType w:val="hybridMultilevel"/>
    <w:tmpl w:val="E1E475DA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0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2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3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1652F5"/>
    <w:multiLevelType w:val="hybridMultilevel"/>
    <w:tmpl w:val="A6BCED40"/>
    <w:lvl w:ilvl="0" w:tplc="457C12AC">
      <w:start w:val="1"/>
      <w:numFmt w:val="lowerLetter"/>
      <w:lvlText w:val="%1)"/>
      <w:lvlJc w:val="left"/>
      <w:pPr>
        <w:ind w:left="8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47" w:hanging="360"/>
      </w:pPr>
    </w:lvl>
    <w:lvl w:ilvl="2" w:tplc="0418001B" w:tentative="1">
      <w:start w:val="1"/>
      <w:numFmt w:val="lowerRoman"/>
      <w:lvlText w:val="%3."/>
      <w:lvlJc w:val="right"/>
      <w:pPr>
        <w:ind w:left="2267" w:hanging="180"/>
      </w:pPr>
    </w:lvl>
    <w:lvl w:ilvl="3" w:tplc="0418000F" w:tentative="1">
      <w:start w:val="1"/>
      <w:numFmt w:val="decimal"/>
      <w:lvlText w:val="%4."/>
      <w:lvlJc w:val="left"/>
      <w:pPr>
        <w:ind w:left="2987" w:hanging="360"/>
      </w:pPr>
    </w:lvl>
    <w:lvl w:ilvl="4" w:tplc="04180019" w:tentative="1">
      <w:start w:val="1"/>
      <w:numFmt w:val="lowerLetter"/>
      <w:lvlText w:val="%5."/>
      <w:lvlJc w:val="left"/>
      <w:pPr>
        <w:ind w:left="3707" w:hanging="360"/>
      </w:pPr>
    </w:lvl>
    <w:lvl w:ilvl="5" w:tplc="0418001B" w:tentative="1">
      <w:start w:val="1"/>
      <w:numFmt w:val="lowerRoman"/>
      <w:lvlText w:val="%6."/>
      <w:lvlJc w:val="right"/>
      <w:pPr>
        <w:ind w:left="4427" w:hanging="180"/>
      </w:pPr>
    </w:lvl>
    <w:lvl w:ilvl="6" w:tplc="0418000F" w:tentative="1">
      <w:start w:val="1"/>
      <w:numFmt w:val="decimal"/>
      <w:lvlText w:val="%7."/>
      <w:lvlJc w:val="left"/>
      <w:pPr>
        <w:ind w:left="5147" w:hanging="360"/>
      </w:pPr>
    </w:lvl>
    <w:lvl w:ilvl="7" w:tplc="04180019" w:tentative="1">
      <w:start w:val="1"/>
      <w:numFmt w:val="lowerLetter"/>
      <w:lvlText w:val="%8."/>
      <w:lvlJc w:val="left"/>
      <w:pPr>
        <w:ind w:left="5867" w:hanging="360"/>
      </w:pPr>
    </w:lvl>
    <w:lvl w:ilvl="8" w:tplc="0418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num w:numId="1" w16cid:durableId="908076452">
    <w:abstractNumId w:val="7"/>
  </w:num>
  <w:num w:numId="2" w16cid:durableId="1203052230">
    <w:abstractNumId w:val="4"/>
  </w:num>
  <w:num w:numId="3" w16cid:durableId="13606695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26840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5701917">
    <w:abstractNumId w:val="16"/>
  </w:num>
  <w:num w:numId="6" w16cid:durableId="952130366">
    <w:abstractNumId w:val="1"/>
  </w:num>
  <w:num w:numId="7" w16cid:durableId="1338846417">
    <w:abstractNumId w:val="15"/>
  </w:num>
  <w:num w:numId="8" w16cid:durableId="406341846">
    <w:abstractNumId w:val="13"/>
  </w:num>
  <w:num w:numId="9" w16cid:durableId="2102021064">
    <w:abstractNumId w:val="19"/>
  </w:num>
  <w:num w:numId="10" w16cid:durableId="1093942262">
    <w:abstractNumId w:val="0"/>
  </w:num>
  <w:num w:numId="11" w16cid:durableId="1744447435">
    <w:abstractNumId w:val="10"/>
  </w:num>
  <w:num w:numId="12" w16cid:durableId="1367759579">
    <w:abstractNumId w:val="6"/>
  </w:num>
  <w:num w:numId="13" w16cid:durableId="1836605308">
    <w:abstractNumId w:val="11"/>
  </w:num>
  <w:num w:numId="14" w16cid:durableId="315644616">
    <w:abstractNumId w:val="9"/>
  </w:num>
  <w:num w:numId="15" w16cid:durableId="205146408">
    <w:abstractNumId w:val="18"/>
  </w:num>
  <w:num w:numId="16" w16cid:durableId="1020156277">
    <w:abstractNumId w:val="12"/>
  </w:num>
  <w:num w:numId="17" w16cid:durableId="1640725903">
    <w:abstractNumId w:val="3"/>
  </w:num>
  <w:num w:numId="18" w16cid:durableId="271865374">
    <w:abstractNumId w:val="17"/>
  </w:num>
  <w:num w:numId="19" w16cid:durableId="558979199">
    <w:abstractNumId w:val="20"/>
  </w:num>
  <w:num w:numId="20" w16cid:durableId="437599774">
    <w:abstractNumId w:val="2"/>
  </w:num>
  <w:num w:numId="21" w16cid:durableId="1207720915">
    <w:abstractNumId w:val="8"/>
  </w:num>
  <w:num w:numId="22" w16cid:durableId="4103982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04EEB"/>
    <w:rsid w:val="00015620"/>
    <w:rsid w:val="00044B1E"/>
    <w:rsid w:val="00070C28"/>
    <w:rsid w:val="00072DDE"/>
    <w:rsid w:val="00080850"/>
    <w:rsid w:val="0009018B"/>
    <w:rsid w:val="00094830"/>
    <w:rsid w:val="000C2AAE"/>
    <w:rsid w:val="00110ECD"/>
    <w:rsid w:val="001175F2"/>
    <w:rsid w:val="0013273C"/>
    <w:rsid w:val="001357F6"/>
    <w:rsid w:val="00144BFD"/>
    <w:rsid w:val="001679F8"/>
    <w:rsid w:val="001726E9"/>
    <w:rsid w:val="001A637E"/>
    <w:rsid w:val="001D3FF6"/>
    <w:rsid w:val="001D40CB"/>
    <w:rsid w:val="001D7627"/>
    <w:rsid w:val="001E4AAE"/>
    <w:rsid w:val="001E50AD"/>
    <w:rsid w:val="001E7798"/>
    <w:rsid w:val="001F5B4D"/>
    <w:rsid w:val="0026634B"/>
    <w:rsid w:val="00275DCC"/>
    <w:rsid w:val="00291C3B"/>
    <w:rsid w:val="002B3BB9"/>
    <w:rsid w:val="002E07E9"/>
    <w:rsid w:val="002F1246"/>
    <w:rsid w:val="003221D7"/>
    <w:rsid w:val="00351F71"/>
    <w:rsid w:val="00353C41"/>
    <w:rsid w:val="00362E1D"/>
    <w:rsid w:val="00376CFE"/>
    <w:rsid w:val="00381D3E"/>
    <w:rsid w:val="00385A87"/>
    <w:rsid w:val="003E2E03"/>
    <w:rsid w:val="003F4311"/>
    <w:rsid w:val="00474F02"/>
    <w:rsid w:val="00475AD3"/>
    <w:rsid w:val="004841C7"/>
    <w:rsid w:val="00486AF3"/>
    <w:rsid w:val="004E277C"/>
    <w:rsid w:val="00523BEA"/>
    <w:rsid w:val="005705BF"/>
    <w:rsid w:val="00586A0B"/>
    <w:rsid w:val="005A6B00"/>
    <w:rsid w:val="005C21C9"/>
    <w:rsid w:val="005C7AFF"/>
    <w:rsid w:val="00643AC4"/>
    <w:rsid w:val="006607E6"/>
    <w:rsid w:val="006661AF"/>
    <w:rsid w:val="00670051"/>
    <w:rsid w:val="006835FF"/>
    <w:rsid w:val="006B6B2C"/>
    <w:rsid w:val="006B79B9"/>
    <w:rsid w:val="006C499C"/>
    <w:rsid w:val="006C514E"/>
    <w:rsid w:val="006C67CE"/>
    <w:rsid w:val="0071191E"/>
    <w:rsid w:val="007209E0"/>
    <w:rsid w:val="00744EC4"/>
    <w:rsid w:val="00754551"/>
    <w:rsid w:val="00776028"/>
    <w:rsid w:val="007A69A6"/>
    <w:rsid w:val="007B6B31"/>
    <w:rsid w:val="007C403D"/>
    <w:rsid w:val="007D2191"/>
    <w:rsid w:val="00841C6A"/>
    <w:rsid w:val="00851382"/>
    <w:rsid w:val="00861926"/>
    <w:rsid w:val="00863653"/>
    <w:rsid w:val="00882701"/>
    <w:rsid w:val="0088290B"/>
    <w:rsid w:val="008B3D4E"/>
    <w:rsid w:val="008B5E64"/>
    <w:rsid w:val="008C26CE"/>
    <w:rsid w:val="008E7688"/>
    <w:rsid w:val="00907D45"/>
    <w:rsid w:val="00936CF8"/>
    <w:rsid w:val="0095716B"/>
    <w:rsid w:val="0098082E"/>
    <w:rsid w:val="009945D9"/>
    <w:rsid w:val="009B17E4"/>
    <w:rsid w:val="009C6F66"/>
    <w:rsid w:val="009F711B"/>
    <w:rsid w:val="00AC3124"/>
    <w:rsid w:val="00AE26E4"/>
    <w:rsid w:val="00AE4990"/>
    <w:rsid w:val="00AF0DE7"/>
    <w:rsid w:val="00B1126E"/>
    <w:rsid w:val="00B15233"/>
    <w:rsid w:val="00B81BF6"/>
    <w:rsid w:val="00BB1052"/>
    <w:rsid w:val="00BD3175"/>
    <w:rsid w:val="00BF41C3"/>
    <w:rsid w:val="00C05C7A"/>
    <w:rsid w:val="00C25C1B"/>
    <w:rsid w:val="00C46F48"/>
    <w:rsid w:val="00C564B2"/>
    <w:rsid w:val="00C82AD1"/>
    <w:rsid w:val="00C916A3"/>
    <w:rsid w:val="00CC6C98"/>
    <w:rsid w:val="00D01958"/>
    <w:rsid w:val="00D21C8F"/>
    <w:rsid w:val="00D22014"/>
    <w:rsid w:val="00D344D3"/>
    <w:rsid w:val="00D368D4"/>
    <w:rsid w:val="00D546B8"/>
    <w:rsid w:val="00D63E35"/>
    <w:rsid w:val="00D94812"/>
    <w:rsid w:val="00D96085"/>
    <w:rsid w:val="00D966DD"/>
    <w:rsid w:val="00DD113C"/>
    <w:rsid w:val="00DD3280"/>
    <w:rsid w:val="00E02CBD"/>
    <w:rsid w:val="00E32BBC"/>
    <w:rsid w:val="00E46578"/>
    <w:rsid w:val="00E50D21"/>
    <w:rsid w:val="00E615D2"/>
    <w:rsid w:val="00E753B1"/>
    <w:rsid w:val="00EB4182"/>
    <w:rsid w:val="00EB7F6D"/>
    <w:rsid w:val="00EC67EE"/>
    <w:rsid w:val="00ED5174"/>
    <w:rsid w:val="00EE25E9"/>
    <w:rsid w:val="00EF6CD7"/>
    <w:rsid w:val="00F12E7F"/>
    <w:rsid w:val="00F167CD"/>
    <w:rsid w:val="00F54BC8"/>
    <w:rsid w:val="00F5775A"/>
    <w:rsid w:val="00F97AE0"/>
    <w:rsid w:val="00FD2955"/>
    <w:rsid w:val="00FD5429"/>
    <w:rsid w:val="00FE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124362"/>
  <w15:chartTrackingRefBased/>
  <w15:docId w15:val="{36B80E4B-2BD1-4384-B9BD-D7A12777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841C6A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5FACF-CDC5-4191-AC89-CB0E6652A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</TotalTime>
  <Pages>7</Pages>
  <Words>1988</Words>
  <Characters>11537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13499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10</cp:revision>
  <cp:lastPrinted>2022-03-29T08:07:00Z</cp:lastPrinted>
  <dcterms:created xsi:type="dcterms:W3CDTF">2023-09-22T09:04:00Z</dcterms:created>
  <dcterms:modified xsi:type="dcterms:W3CDTF">2026-04-20T14:35:00Z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d457f6f378d9bb18590ca57b088eb7d81483ab9d5b3de56621c57fd767b56fe1</vt:lpwstr>
  </property>
</Properties>
</file>